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E1A82" w14:textId="77777777" w:rsidR="00961D64" w:rsidRDefault="00961D64" w:rsidP="00961D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WAYNFLETE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79CBD393" w14:textId="77777777" w:rsidR="00961D64" w:rsidRDefault="00961D64" w:rsidP="00961D64">
      <w:pPr>
        <w:pStyle w:val="NoSpacing"/>
        <w:rPr>
          <w:rFonts w:cs="Times New Roman"/>
          <w:szCs w:val="24"/>
        </w:rPr>
      </w:pPr>
    </w:p>
    <w:p w14:paraId="1B80B341" w14:textId="77777777" w:rsidR="00961D64" w:rsidRDefault="00961D64" w:rsidP="00961D64">
      <w:pPr>
        <w:pStyle w:val="NoSpacing"/>
        <w:rPr>
          <w:rFonts w:cs="Times New Roman"/>
          <w:szCs w:val="24"/>
        </w:rPr>
      </w:pPr>
    </w:p>
    <w:p w14:paraId="33697A0A" w14:textId="77777777" w:rsidR="00961D64" w:rsidRDefault="00961D64" w:rsidP="00961D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Feb.1434</w:t>
      </w:r>
      <w:r>
        <w:rPr>
          <w:rFonts w:cs="Times New Roman"/>
          <w:szCs w:val="24"/>
        </w:rPr>
        <w:tab/>
        <w:t xml:space="preserve">Thomas Fletcher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made him the supervisor of his Will.</w:t>
      </w:r>
    </w:p>
    <w:p w14:paraId="707B98AA" w14:textId="77777777" w:rsidR="00961D64" w:rsidRDefault="00961D64" w:rsidP="00961D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509C9317" w14:textId="77777777" w:rsidR="00961D64" w:rsidRDefault="00961D64" w:rsidP="00961D64">
      <w:pPr>
        <w:pStyle w:val="NoSpacing"/>
        <w:rPr>
          <w:rFonts w:cs="Times New Roman"/>
          <w:szCs w:val="24"/>
        </w:rPr>
      </w:pPr>
    </w:p>
    <w:p w14:paraId="21C3B166" w14:textId="77777777" w:rsidR="00961D64" w:rsidRDefault="00961D64" w:rsidP="00961D64">
      <w:pPr>
        <w:pStyle w:val="NoSpacing"/>
        <w:rPr>
          <w:rFonts w:cs="Times New Roman"/>
          <w:szCs w:val="24"/>
        </w:rPr>
      </w:pPr>
    </w:p>
    <w:p w14:paraId="6B7959F0" w14:textId="77777777" w:rsidR="00961D64" w:rsidRPr="00961D64" w:rsidRDefault="00961D64" w:rsidP="00961D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June 2023</w:t>
      </w:r>
    </w:p>
    <w:p w14:paraId="6BD575A6" w14:textId="3BB9444D" w:rsidR="00961D64" w:rsidRPr="00961D64" w:rsidRDefault="00961D64" w:rsidP="00961D64"/>
    <w:sectPr w:rsidR="00961D64" w:rsidRPr="00961D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15360" w14:textId="77777777" w:rsidR="00067A87" w:rsidRDefault="00067A87" w:rsidP="009139A6">
      <w:r>
        <w:separator/>
      </w:r>
    </w:p>
  </w:endnote>
  <w:endnote w:type="continuationSeparator" w:id="0">
    <w:p w14:paraId="177FB292" w14:textId="77777777" w:rsidR="00067A87" w:rsidRDefault="00067A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56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4A6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34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B8A8" w14:textId="77777777" w:rsidR="00067A87" w:rsidRDefault="00067A87" w:rsidP="009139A6">
      <w:r>
        <w:separator/>
      </w:r>
    </w:p>
  </w:footnote>
  <w:footnote w:type="continuationSeparator" w:id="0">
    <w:p w14:paraId="7FA807ED" w14:textId="77777777" w:rsidR="00067A87" w:rsidRDefault="00067A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96A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E3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BC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87"/>
    <w:rsid w:val="000666E0"/>
    <w:rsid w:val="00067A87"/>
    <w:rsid w:val="002510B7"/>
    <w:rsid w:val="005C130B"/>
    <w:rsid w:val="00826F5C"/>
    <w:rsid w:val="009139A6"/>
    <w:rsid w:val="009448BB"/>
    <w:rsid w:val="00947624"/>
    <w:rsid w:val="00961D6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22B45"/>
  <w15:chartTrackingRefBased/>
  <w15:docId w15:val="{DFC478FC-1543-4189-B718-67275160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2023-06-03T20:25:00Z</dcterms:created>
  <dcterms:modified xsi:type="dcterms:W3CDTF">2023-06-03T20:43:00Z</dcterms:modified>
</cp:coreProperties>
</file>